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7FE58" w14:textId="31576C03" w:rsidR="004813FC" w:rsidRPr="00F9081E" w:rsidRDefault="00DF1D51">
      <w:pPr>
        <w:tabs>
          <w:tab w:val="left" w:pos="2977"/>
        </w:tabs>
        <w:rPr>
          <w:highlight w:val="lightGray"/>
        </w:rPr>
      </w:pPr>
      <w:r w:rsidRPr="00F9081E">
        <w:rPr>
          <w:highlight w:val="lightGray"/>
        </w:rPr>
        <w:fldChar w:fldCharType="begin"/>
      </w:r>
      <w:r w:rsidRPr="00F9081E">
        <w:rPr>
          <w:highlight w:val="lightGray"/>
        </w:rPr>
        <w:instrText>\MERGEFIELD firma1</w:instrText>
      </w:r>
      <w:r w:rsidRPr="00F9081E">
        <w:rPr>
          <w:highlight w:val="lightGray"/>
        </w:rPr>
        <w:fldChar w:fldCharType="separate"/>
      </w:r>
      <w:r w:rsidR="00F9081E" w:rsidRPr="00F9081E">
        <w:rPr>
          <w:noProof/>
          <w:highlight w:val="lightGray"/>
        </w:rPr>
        <w:t>«</w:t>
      </w:r>
      <w:r w:rsidR="00D92ACB">
        <w:rPr>
          <w:noProof/>
          <w:highlight w:val="lightGray"/>
        </w:rPr>
        <w:t xml:space="preserve">Fyll inn: </w:t>
      </w:r>
      <w:r w:rsidR="00F9081E" w:rsidRPr="00F9081E">
        <w:rPr>
          <w:noProof/>
          <w:highlight w:val="lightGray"/>
        </w:rPr>
        <w:t>Tilbyder</w:t>
      </w:r>
      <w:r w:rsidR="00F9081E">
        <w:rPr>
          <w:noProof/>
          <w:highlight w:val="lightGray"/>
        </w:rPr>
        <w:t>s</w:t>
      </w:r>
      <w:r w:rsidR="00F9081E" w:rsidRPr="00F9081E">
        <w:rPr>
          <w:noProof/>
          <w:highlight w:val="lightGray"/>
        </w:rPr>
        <w:t xml:space="preserve"> firmanavn»</w:t>
      </w:r>
      <w:r w:rsidRPr="00F9081E">
        <w:rPr>
          <w:noProof/>
          <w:highlight w:val="lightGray"/>
        </w:rPr>
        <w:fldChar w:fldCharType="end"/>
      </w:r>
    </w:p>
    <w:p w14:paraId="37CC4AF0" w14:textId="77777777" w:rsidR="00F9081E" w:rsidRPr="00F9081E" w:rsidRDefault="00F9081E">
      <w:pPr>
        <w:tabs>
          <w:tab w:val="left" w:pos="2977"/>
        </w:tabs>
        <w:rPr>
          <w:highlight w:val="lightGray"/>
        </w:rPr>
      </w:pPr>
    </w:p>
    <w:p w14:paraId="56C99C61" w14:textId="55F1B1AB" w:rsidR="004813FC" w:rsidRPr="00F9081E" w:rsidRDefault="00DF1D51">
      <w:pPr>
        <w:tabs>
          <w:tab w:val="left" w:pos="2977"/>
        </w:tabs>
        <w:rPr>
          <w:highlight w:val="lightGray"/>
        </w:rPr>
      </w:pPr>
      <w:r w:rsidRPr="00F9081E">
        <w:rPr>
          <w:highlight w:val="lightGray"/>
        </w:rPr>
        <w:fldChar w:fldCharType="begin"/>
      </w:r>
      <w:r w:rsidRPr="00F9081E">
        <w:rPr>
          <w:highlight w:val="lightGray"/>
        </w:rPr>
        <w:instrText>\MERGEFIELD adresse1</w:instrText>
      </w:r>
      <w:r w:rsidRPr="00F9081E">
        <w:rPr>
          <w:highlight w:val="lightGray"/>
        </w:rPr>
        <w:fldChar w:fldCharType="separate"/>
      </w:r>
      <w:r w:rsidR="00F9081E" w:rsidRPr="00F9081E">
        <w:rPr>
          <w:noProof/>
          <w:highlight w:val="lightGray"/>
        </w:rPr>
        <w:t>«Adresse»</w:t>
      </w:r>
      <w:r w:rsidRPr="00F9081E">
        <w:rPr>
          <w:noProof/>
          <w:highlight w:val="lightGray"/>
        </w:rPr>
        <w:fldChar w:fldCharType="end"/>
      </w:r>
    </w:p>
    <w:p w14:paraId="0F812329" w14:textId="280D6C20" w:rsidR="004813FC" w:rsidRDefault="00DF1D51">
      <w:r w:rsidRPr="00F9081E">
        <w:rPr>
          <w:highlight w:val="lightGray"/>
        </w:rPr>
        <w:fldChar w:fldCharType="begin"/>
      </w:r>
      <w:r w:rsidRPr="00F9081E">
        <w:rPr>
          <w:highlight w:val="lightGray"/>
        </w:rPr>
        <w:instrText>\MERGEFIELD adresse2</w:instrText>
      </w:r>
      <w:r w:rsidRPr="00F9081E">
        <w:rPr>
          <w:highlight w:val="lightGray"/>
        </w:rPr>
        <w:fldChar w:fldCharType="separate"/>
      </w:r>
      <w:r w:rsidR="00F9081E" w:rsidRPr="00F9081E">
        <w:rPr>
          <w:noProof/>
          <w:highlight w:val="lightGray"/>
        </w:rPr>
        <w:t>«Postnr Sted»</w:t>
      </w:r>
      <w:r w:rsidRPr="00F9081E">
        <w:rPr>
          <w:noProof/>
          <w:highlight w:val="lightGray"/>
        </w:rPr>
        <w:fldChar w:fldCharType="end"/>
      </w:r>
    </w:p>
    <w:p w14:paraId="682EA147" w14:textId="6E255F04" w:rsidR="004813FC" w:rsidRDefault="004813FC">
      <w:pPr>
        <w:spacing w:before="240" w:after="480"/>
      </w:pPr>
    </w:p>
    <w:sdt>
      <w:sdtPr>
        <w:rPr>
          <w:b/>
          <w:sz w:val="32"/>
        </w:rPr>
        <w:alias w:val="Title"/>
        <w:id w:val="7018082"/>
        <w:placeholder>
          <w:docPart w:val="84448816E95B4BF2A303110B26F0774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CF7E414" w14:textId="35330790" w:rsidR="00C900B5" w:rsidRDefault="00F9081E" w:rsidP="00FD0B4D">
          <w:pPr>
            <w:spacing w:before="360"/>
            <w:rPr>
              <w:b/>
              <w:sz w:val="32"/>
            </w:rPr>
          </w:pPr>
          <w:r>
            <w:rPr>
              <w:b/>
              <w:sz w:val="32"/>
            </w:rPr>
            <w:t>TILBUDSBREV</w:t>
          </w:r>
        </w:p>
      </w:sdtContent>
    </w:sdt>
    <w:p w14:paraId="2A2CC19E" w14:textId="4C1D89BF" w:rsidR="00F9081E" w:rsidRPr="00FD0B4D" w:rsidRDefault="00F9081E" w:rsidP="00B42336">
      <w:pPr>
        <w:pStyle w:val="Brdtekst"/>
      </w:pPr>
      <w:r>
        <w:t>Vi leverer herved tilbud i konkurransen om entreprise</w:t>
      </w:r>
      <w:r w:rsidR="00B42336">
        <w:t>n</w:t>
      </w:r>
      <w:r>
        <w:t xml:space="preserve"> </w:t>
      </w:r>
      <w:r w:rsidR="00B42336">
        <w:t>Utvikling bofellesskap Brokelandsheia -</w:t>
      </w:r>
      <w:r w:rsidR="00B42336">
        <w:t xml:space="preserve"> </w:t>
      </w:r>
      <w:r w:rsidR="00B42336">
        <w:t>Grunnarbeid</w:t>
      </w:r>
      <w:r>
        <w:t>.</w:t>
      </w:r>
    </w:p>
    <w:p w14:paraId="2E25A018" w14:textId="270C1B37" w:rsidR="00D92ACB" w:rsidRDefault="00F9081E" w:rsidP="00413FC2">
      <w:pPr>
        <w:pStyle w:val="Overskrift1"/>
      </w:pPr>
      <w:r>
        <w:t>Kontaktinformasjon</w:t>
      </w:r>
      <w:r w:rsidR="00413FC2">
        <w:t xml:space="preserve"> tilbyder</w:t>
      </w:r>
    </w:p>
    <w:p w14:paraId="3CA0111A" w14:textId="77777777" w:rsidR="003556D0" w:rsidRPr="003556D0" w:rsidRDefault="003556D0" w:rsidP="003556D0">
      <w:pPr>
        <w:pStyle w:val="Brdtekst"/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D92ACB" w14:paraId="2E6CFDD3" w14:textId="77777777" w:rsidTr="00A9787F">
        <w:tc>
          <w:tcPr>
            <w:tcW w:w="3256" w:type="dxa"/>
            <w:shd w:val="clear" w:color="auto" w:fill="F2F2F2" w:themeFill="background1" w:themeFillShade="F2"/>
          </w:tcPr>
          <w:p w14:paraId="6B32F3D3" w14:textId="19502FD0" w:rsidR="00D92ACB" w:rsidRDefault="00D92ACB" w:rsidP="00F9081E">
            <w:pPr>
              <w:pStyle w:val="Brdtekst"/>
            </w:pPr>
            <w:r>
              <w:t>Firmanavn:</w:t>
            </w:r>
          </w:p>
        </w:tc>
        <w:tc>
          <w:tcPr>
            <w:tcW w:w="6378" w:type="dxa"/>
          </w:tcPr>
          <w:p w14:paraId="1CC0E063" w14:textId="736FDEC7" w:rsidR="00D92ACB" w:rsidRDefault="00D92ACB" w:rsidP="00F9081E">
            <w:pPr>
              <w:pStyle w:val="Brdtekst"/>
            </w:pPr>
            <w:r>
              <w:t>(Fyll inn navn)</w:t>
            </w:r>
          </w:p>
        </w:tc>
      </w:tr>
      <w:tr w:rsidR="00D92ACB" w14:paraId="09E649F7" w14:textId="77777777" w:rsidTr="00A9787F">
        <w:tc>
          <w:tcPr>
            <w:tcW w:w="3256" w:type="dxa"/>
            <w:shd w:val="clear" w:color="auto" w:fill="F2F2F2" w:themeFill="background1" w:themeFillShade="F2"/>
          </w:tcPr>
          <w:p w14:paraId="2652428C" w14:textId="44532D08" w:rsidR="00D92ACB" w:rsidRDefault="00D92ACB" w:rsidP="00F9081E">
            <w:pPr>
              <w:pStyle w:val="Brdtekst"/>
            </w:pPr>
            <w:r>
              <w:t>Org.nummer:</w:t>
            </w:r>
          </w:p>
        </w:tc>
        <w:tc>
          <w:tcPr>
            <w:tcW w:w="6378" w:type="dxa"/>
          </w:tcPr>
          <w:p w14:paraId="3CCFC5DB" w14:textId="2F6D5F21" w:rsidR="00D92ACB" w:rsidRDefault="00D92ACB" w:rsidP="00F9081E">
            <w:pPr>
              <w:pStyle w:val="Brdtekst"/>
            </w:pPr>
            <w:r>
              <w:t>(nr)</w:t>
            </w:r>
          </w:p>
        </w:tc>
      </w:tr>
      <w:tr w:rsidR="00D92ACB" w14:paraId="4BE2CE4B" w14:textId="77777777" w:rsidTr="00A9787F">
        <w:tc>
          <w:tcPr>
            <w:tcW w:w="3256" w:type="dxa"/>
            <w:shd w:val="clear" w:color="auto" w:fill="F2F2F2" w:themeFill="background1" w:themeFillShade="F2"/>
          </w:tcPr>
          <w:p w14:paraId="62B02F51" w14:textId="76A28017" w:rsidR="00D92ACB" w:rsidRDefault="00D92ACB" w:rsidP="00F9081E">
            <w:pPr>
              <w:pStyle w:val="Brdtekst"/>
            </w:pPr>
            <w:r>
              <w:t>Adresse, postnr, sted:</w:t>
            </w:r>
          </w:p>
        </w:tc>
        <w:tc>
          <w:tcPr>
            <w:tcW w:w="6378" w:type="dxa"/>
          </w:tcPr>
          <w:p w14:paraId="1C14252C" w14:textId="72158931" w:rsidR="00D92ACB" w:rsidRDefault="00D92ACB" w:rsidP="00F9081E">
            <w:pPr>
              <w:pStyle w:val="Brdtekst"/>
            </w:pPr>
            <w:r>
              <w:t>(adr)</w:t>
            </w:r>
          </w:p>
        </w:tc>
      </w:tr>
      <w:tr w:rsidR="00D92ACB" w14:paraId="630BAA29" w14:textId="77777777" w:rsidTr="00A9787F">
        <w:tc>
          <w:tcPr>
            <w:tcW w:w="3256" w:type="dxa"/>
            <w:shd w:val="clear" w:color="auto" w:fill="F2F2F2" w:themeFill="background1" w:themeFillShade="F2"/>
          </w:tcPr>
          <w:p w14:paraId="5710EDC2" w14:textId="7AEBBA92" w:rsidR="00D92ACB" w:rsidRDefault="00D92ACB" w:rsidP="00F9081E">
            <w:pPr>
              <w:pStyle w:val="Brdtekst"/>
            </w:pPr>
            <w:r>
              <w:t>Kontaktperson for tilbudet:</w:t>
            </w:r>
          </w:p>
        </w:tc>
        <w:tc>
          <w:tcPr>
            <w:tcW w:w="6378" w:type="dxa"/>
          </w:tcPr>
          <w:p w14:paraId="3F7E1580" w14:textId="270FDB38" w:rsidR="00D92ACB" w:rsidRDefault="00D92ACB" w:rsidP="00F9081E">
            <w:pPr>
              <w:pStyle w:val="Brdtekst"/>
            </w:pPr>
            <w:r>
              <w:t>(navn)</w:t>
            </w:r>
          </w:p>
        </w:tc>
      </w:tr>
      <w:tr w:rsidR="00D92ACB" w14:paraId="5EA7A9C0" w14:textId="77777777" w:rsidTr="00A9787F">
        <w:tc>
          <w:tcPr>
            <w:tcW w:w="3256" w:type="dxa"/>
            <w:shd w:val="clear" w:color="auto" w:fill="F2F2F2" w:themeFill="background1" w:themeFillShade="F2"/>
          </w:tcPr>
          <w:p w14:paraId="54432413" w14:textId="108821C0" w:rsidR="00D92ACB" w:rsidRDefault="00D92ACB" w:rsidP="00F9081E">
            <w:pPr>
              <w:pStyle w:val="Brdtekst"/>
            </w:pPr>
            <w:r>
              <w:t>Kontaktpersons telefonn</w:t>
            </w:r>
            <w:r w:rsidR="00A9787F">
              <w:t>ummer</w:t>
            </w:r>
            <w:r>
              <w:t>:</w:t>
            </w:r>
          </w:p>
        </w:tc>
        <w:tc>
          <w:tcPr>
            <w:tcW w:w="6378" w:type="dxa"/>
          </w:tcPr>
          <w:p w14:paraId="2ECBE1F1" w14:textId="5944ADBE" w:rsidR="00D92ACB" w:rsidRDefault="00D92ACB" w:rsidP="00F9081E">
            <w:pPr>
              <w:pStyle w:val="Brdtekst"/>
            </w:pPr>
            <w:r>
              <w:t>(nr)</w:t>
            </w:r>
          </w:p>
        </w:tc>
      </w:tr>
      <w:tr w:rsidR="00D92ACB" w14:paraId="4BC9942F" w14:textId="77777777" w:rsidTr="00A9787F">
        <w:tc>
          <w:tcPr>
            <w:tcW w:w="3256" w:type="dxa"/>
            <w:shd w:val="clear" w:color="auto" w:fill="F2F2F2" w:themeFill="background1" w:themeFillShade="F2"/>
          </w:tcPr>
          <w:p w14:paraId="2EF5C412" w14:textId="6E2033B8" w:rsidR="00D92ACB" w:rsidRDefault="00D92ACB" w:rsidP="00F9081E">
            <w:pPr>
              <w:pStyle w:val="Brdtekst"/>
            </w:pPr>
            <w:r>
              <w:t>Kontaktpersons e-post:</w:t>
            </w:r>
          </w:p>
        </w:tc>
        <w:tc>
          <w:tcPr>
            <w:tcW w:w="6378" w:type="dxa"/>
          </w:tcPr>
          <w:p w14:paraId="256FC447" w14:textId="7BE44DB8" w:rsidR="00D92ACB" w:rsidRDefault="00D92ACB" w:rsidP="00F9081E">
            <w:pPr>
              <w:pStyle w:val="Brdtekst"/>
            </w:pPr>
            <w:r>
              <w:t>(e-post)</w:t>
            </w:r>
          </w:p>
        </w:tc>
      </w:tr>
    </w:tbl>
    <w:p w14:paraId="5F59A8DC" w14:textId="17D579D5" w:rsidR="009558B7" w:rsidRDefault="00413FC2" w:rsidP="00413FC2">
      <w:pPr>
        <w:pStyle w:val="Overskrift1"/>
      </w:pPr>
      <w:r>
        <w:t>Tilbudet består av følgende dokumenter</w:t>
      </w:r>
    </w:p>
    <w:p w14:paraId="42ED35E7" w14:textId="77777777" w:rsidR="003556D0" w:rsidRPr="003556D0" w:rsidRDefault="003556D0" w:rsidP="003556D0">
      <w:pPr>
        <w:pStyle w:val="Brdtekst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3261"/>
        <w:gridCol w:w="1248"/>
      </w:tblGrid>
      <w:tr w:rsidR="00413FC2" w14:paraId="453A168C" w14:textId="77777777" w:rsidTr="00C45E7D">
        <w:tc>
          <w:tcPr>
            <w:tcW w:w="704" w:type="dxa"/>
            <w:shd w:val="clear" w:color="auto" w:fill="F2F2F2" w:themeFill="background1" w:themeFillShade="F2"/>
          </w:tcPr>
          <w:p w14:paraId="0DD03B99" w14:textId="027F2B9E" w:rsidR="00413FC2" w:rsidRPr="00063C56" w:rsidRDefault="00063C56" w:rsidP="003468DF">
            <w:pPr>
              <w:pStyle w:val="Brdtekst"/>
              <w:rPr>
                <w:b/>
                <w:bCs/>
              </w:rPr>
            </w:pPr>
            <w:r w:rsidRPr="00063C56">
              <w:rPr>
                <w:b/>
                <w:bCs/>
              </w:rPr>
              <w:t>Nr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088B16F4" w14:textId="3926BFE8" w:rsidR="00413FC2" w:rsidRPr="00063C56" w:rsidRDefault="00063C56" w:rsidP="003468DF">
            <w:pPr>
              <w:pStyle w:val="Brdtekst"/>
              <w:rPr>
                <w:b/>
                <w:bCs/>
              </w:rPr>
            </w:pPr>
            <w:r w:rsidRPr="00063C56">
              <w:rPr>
                <w:b/>
                <w:bCs/>
              </w:rPr>
              <w:t>Dokument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5AFC5539" w14:textId="6A9F31A9" w:rsidR="00413FC2" w:rsidRPr="00063C56" w:rsidRDefault="00063C56" w:rsidP="003468DF">
            <w:pPr>
              <w:pStyle w:val="Brdtekst"/>
              <w:rPr>
                <w:b/>
                <w:bCs/>
              </w:rPr>
            </w:pPr>
            <w:r w:rsidRPr="00063C56">
              <w:rPr>
                <w:b/>
                <w:bCs/>
              </w:rPr>
              <w:t>Mal som benyttes</w:t>
            </w:r>
          </w:p>
        </w:tc>
        <w:tc>
          <w:tcPr>
            <w:tcW w:w="1248" w:type="dxa"/>
            <w:shd w:val="clear" w:color="auto" w:fill="F2F2F2" w:themeFill="background1" w:themeFillShade="F2"/>
          </w:tcPr>
          <w:p w14:paraId="1D5E4998" w14:textId="4DFF8660" w:rsidR="00413FC2" w:rsidRPr="00063C56" w:rsidRDefault="00063C56" w:rsidP="00063C56">
            <w:pPr>
              <w:pStyle w:val="Brdtekst"/>
              <w:jc w:val="center"/>
              <w:rPr>
                <w:b/>
                <w:bCs/>
              </w:rPr>
            </w:pPr>
            <w:r w:rsidRPr="00063C56">
              <w:rPr>
                <w:b/>
                <w:bCs/>
              </w:rPr>
              <w:t>Er vedlagt (sett X)</w:t>
            </w:r>
          </w:p>
        </w:tc>
      </w:tr>
      <w:tr w:rsidR="00413FC2" w14:paraId="4AA61B42" w14:textId="77777777" w:rsidTr="00C45E7D">
        <w:tc>
          <w:tcPr>
            <w:tcW w:w="704" w:type="dxa"/>
          </w:tcPr>
          <w:p w14:paraId="607FD9E4" w14:textId="3853F9E6" w:rsidR="00413FC2" w:rsidRDefault="00063C56" w:rsidP="003468DF">
            <w:pPr>
              <w:pStyle w:val="Brdtekst"/>
            </w:pPr>
            <w:r>
              <w:t>1</w:t>
            </w:r>
          </w:p>
        </w:tc>
        <w:tc>
          <w:tcPr>
            <w:tcW w:w="4394" w:type="dxa"/>
          </w:tcPr>
          <w:p w14:paraId="23D6E249" w14:textId="61A6D151" w:rsidR="00413FC2" w:rsidRDefault="00063C56" w:rsidP="003468DF">
            <w:pPr>
              <w:pStyle w:val="Brdtekst"/>
            </w:pPr>
            <w:r>
              <w:t>Tilbudsbrev</w:t>
            </w:r>
            <w:r w:rsidR="00C61D5C">
              <w:t xml:space="preserve"> (dette dokumentet)</w:t>
            </w:r>
          </w:p>
        </w:tc>
        <w:tc>
          <w:tcPr>
            <w:tcW w:w="3261" w:type="dxa"/>
          </w:tcPr>
          <w:p w14:paraId="05B3D7ED" w14:textId="5BE00EE4" w:rsidR="00413FC2" w:rsidRDefault="00063C56" w:rsidP="003468DF">
            <w:pPr>
              <w:pStyle w:val="Brdtekst"/>
            </w:pPr>
            <w:r>
              <w:t>Vedlegg I-1 Mal tilbudsbrev</w:t>
            </w:r>
          </w:p>
        </w:tc>
        <w:tc>
          <w:tcPr>
            <w:tcW w:w="1248" w:type="dxa"/>
          </w:tcPr>
          <w:p w14:paraId="5F6F448F" w14:textId="020E9ACF" w:rsidR="00413FC2" w:rsidRPr="00370FB4" w:rsidRDefault="00413FC2" w:rsidP="00063C56">
            <w:pPr>
              <w:pStyle w:val="Brdtekst"/>
              <w:jc w:val="center"/>
            </w:pPr>
          </w:p>
        </w:tc>
      </w:tr>
      <w:tr w:rsidR="00413FC2" w14:paraId="13002BB8" w14:textId="77777777" w:rsidTr="00C45E7D">
        <w:tc>
          <w:tcPr>
            <w:tcW w:w="704" w:type="dxa"/>
          </w:tcPr>
          <w:p w14:paraId="61708FBC" w14:textId="3467AAD3" w:rsidR="00413FC2" w:rsidRDefault="00063C56" w:rsidP="003468DF">
            <w:pPr>
              <w:pStyle w:val="Brdtekst"/>
            </w:pPr>
            <w:r>
              <w:t>2</w:t>
            </w:r>
          </w:p>
        </w:tc>
        <w:tc>
          <w:tcPr>
            <w:tcW w:w="4394" w:type="dxa"/>
          </w:tcPr>
          <w:p w14:paraId="36471A8E" w14:textId="305A8364" w:rsidR="00413FC2" w:rsidRDefault="00063C56" w:rsidP="003468DF">
            <w:pPr>
              <w:pStyle w:val="Brdtekst"/>
            </w:pPr>
            <w:r>
              <w:t>Egenerklæring taushetsplikt iht. Off.lov</w:t>
            </w:r>
            <w:r w:rsidR="00D22136">
              <w:t>en</w:t>
            </w:r>
          </w:p>
        </w:tc>
        <w:tc>
          <w:tcPr>
            <w:tcW w:w="3261" w:type="dxa"/>
          </w:tcPr>
          <w:p w14:paraId="60D28BB5" w14:textId="6DD8ED25" w:rsidR="00413FC2" w:rsidRDefault="00063C56" w:rsidP="003468DF">
            <w:pPr>
              <w:pStyle w:val="Brdtekst"/>
            </w:pPr>
            <w:r>
              <w:t>Vedlegg I-2 Mal egenerklæring</w:t>
            </w:r>
          </w:p>
        </w:tc>
        <w:tc>
          <w:tcPr>
            <w:tcW w:w="1248" w:type="dxa"/>
          </w:tcPr>
          <w:p w14:paraId="08467B98" w14:textId="2C9DE4E4" w:rsidR="00413FC2" w:rsidRPr="00370FB4" w:rsidRDefault="00063C56" w:rsidP="00063C56">
            <w:pPr>
              <w:pStyle w:val="Brdtekst"/>
              <w:jc w:val="center"/>
            </w:pPr>
            <w:r w:rsidRPr="00370FB4">
              <w:t>(    )</w:t>
            </w:r>
          </w:p>
        </w:tc>
      </w:tr>
      <w:tr w:rsidR="00413FC2" w14:paraId="3EE65545" w14:textId="77777777" w:rsidTr="00C45E7D">
        <w:tc>
          <w:tcPr>
            <w:tcW w:w="704" w:type="dxa"/>
          </w:tcPr>
          <w:p w14:paraId="0899FFD9" w14:textId="23E7D466" w:rsidR="00413FC2" w:rsidRDefault="00063C56" w:rsidP="003468DF">
            <w:pPr>
              <w:pStyle w:val="Brdtekst"/>
            </w:pPr>
            <w:r>
              <w:t>3</w:t>
            </w:r>
          </w:p>
        </w:tc>
        <w:tc>
          <w:tcPr>
            <w:tcW w:w="4394" w:type="dxa"/>
          </w:tcPr>
          <w:p w14:paraId="16F8DEAF" w14:textId="4189EC15" w:rsidR="00413FC2" w:rsidRDefault="00C45E7D" w:rsidP="003468DF">
            <w:pPr>
              <w:pStyle w:val="Brdtekst"/>
            </w:pPr>
            <w:r>
              <w:t>Tilbyders avvik (brukes hvis aktuelt)</w:t>
            </w:r>
          </w:p>
        </w:tc>
        <w:tc>
          <w:tcPr>
            <w:tcW w:w="3261" w:type="dxa"/>
          </w:tcPr>
          <w:p w14:paraId="6483918D" w14:textId="4A951851" w:rsidR="00413FC2" w:rsidRDefault="00C45E7D" w:rsidP="003468DF">
            <w:pPr>
              <w:pStyle w:val="Brdtekst"/>
            </w:pPr>
            <w:r>
              <w:t>Vedlegg I-3 Mal tilbyders avvik</w:t>
            </w:r>
          </w:p>
        </w:tc>
        <w:tc>
          <w:tcPr>
            <w:tcW w:w="1248" w:type="dxa"/>
          </w:tcPr>
          <w:p w14:paraId="2673ADFC" w14:textId="42DCBF9C" w:rsidR="00413FC2" w:rsidRPr="00370FB4" w:rsidRDefault="00063C56" w:rsidP="00063C56">
            <w:pPr>
              <w:pStyle w:val="Brdtekst"/>
              <w:jc w:val="center"/>
            </w:pPr>
            <w:r w:rsidRPr="00370FB4">
              <w:t>(    )</w:t>
            </w:r>
          </w:p>
        </w:tc>
      </w:tr>
      <w:tr w:rsidR="00413FC2" w14:paraId="7162BE02" w14:textId="77777777" w:rsidTr="00C45E7D">
        <w:tc>
          <w:tcPr>
            <w:tcW w:w="704" w:type="dxa"/>
          </w:tcPr>
          <w:p w14:paraId="2561FECD" w14:textId="54D2AB26" w:rsidR="00413FC2" w:rsidRDefault="00C45E7D" w:rsidP="003468DF">
            <w:pPr>
              <w:pStyle w:val="Brdtekst"/>
            </w:pPr>
            <w:r>
              <w:t>4</w:t>
            </w:r>
          </w:p>
        </w:tc>
        <w:tc>
          <w:tcPr>
            <w:tcW w:w="4394" w:type="dxa"/>
          </w:tcPr>
          <w:p w14:paraId="3B78C3EF" w14:textId="5847E117" w:rsidR="00413FC2" w:rsidRDefault="0086038F" w:rsidP="003468DF">
            <w:pPr>
              <w:pStyle w:val="Brdtekst"/>
            </w:pPr>
            <w:r>
              <w:t>Beskrivelse av tilbyders klima- og miljøarbeid</w:t>
            </w:r>
          </w:p>
        </w:tc>
        <w:tc>
          <w:tcPr>
            <w:tcW w:w="3261" w:type="dxa"/>
          </w:tcPr>
          <w:p w14:paraId="230169EA" w14:textId="5649C9A1" w:rsidR="00413FC2" w:rsidRDefault="0086038F" w:rsidP="003468DF">
            <w:pPr>
              <w:pStyle w:val="Brdtekst"/>
            </w:pPr>
            <w:r>
              <w:t xml:space="preserve">Vedlegg I-4 Mal for beskrivelse av tilbyders klima- og miljøarbeid </w:t>
            </w:r>
          </w:p>
        </w:tc>
        <w:tc>
          <w:tcPr>
            <w:tcW w:w="1248" w:type="dxa"/>
          </w:tcPr>
          <w:p w14:paraId="0848F16E" w14:textId="0E7096F0" w:rsidR="00413FC2" w:rsidRPr="00370FB4" w:rsidRDefault="00063C56" w:rsidP="00063C56">
            <w:pPr>
              <w:pStyle w:val="Brdtekst"/>
              <w:jc w:val="center"/>
            </w:pPr>
            <w:r w:rsidRPr="00370FB4">
              <w:t>(    )</w:t>
            </w:r>
          </w:p>
        </w:tc>
      </w:tr>
      <w:tr w:rsidR="0086038F" w14:paraId="6F8217F7" w14:textId="77777777" w:rsidTr="00C45E7D">
        <w:tc>
          <w:tcPr>
            <w:tcW w:w="704" w:type="dxa"/>
          </w:tcPr>
          <w:p w14:paraId="7439DB0E" w14:textId="6CDE562A" w:rsidR="0086038F" w:rsidRDefault="0086038F" w:rsidP="0086038F">
            <w:pPr>
              <w:pStyle w:val="Brdtekst"/>
            </w:pPr>
            <w:r>
              <w:t>5</w:t>
            </w:r>
          </w:p>
        </w:tc>
        <w:tc>
          <w:tcPr>
            <w:tcW w:w="4394" w:type="dxa"/>
          </w:tcPr>
          <w:p w14:paraId="6A958E10" w14:textId="4B407BBA" w:rsidR="0086038F" w:rsidRDefault="0086038F" w:rsidP="0086038F">
            <w:pPr>
              <w:pStyle w:val="Brdtekst"/>
            </w:pPr>
            <w:r>
              <w:t>Dokumentasjon av kvalifikasjonskrav</w:t>
            </w:r>
            <w:r w:rsidR="006C4B35">
              <w:t xml:space="preserve"> oppgitt i kapittel I-5</w:t>
            </w:r>
          </w:p>
        </w:tc>
        <w:tc>
          <w:tcPr>
            <w:tcW w:w="3261" w:type="dxa"/>
          </w:tcPr>
          <w:p w14:paraId="0677DDE6" w14:textId="79D3158E" w:rsidR="0086038F" w:rsidRDefault="0086038F" w:rsidP="0086038F">
            <w:pPr>
              <w:pStyle w:val="Brdtekst"/>
            </w:pPr>
            <w:r>
              <w:t>Tilbyders egen mal</w:t>
            </w:r>
          </w:p>
        </w:tc>
        <w:tc>
          <w:tcPr>
            <w:tcW w:w="1248" w:type="dxa"/>
          </w:tcPr>
          <w:p w14:paraId="3F886B1D" w14:textId="635CE0EB" w:rsidR="0086038F" w:rsidRPr="00370FB4" w:rsidRDefault="006C4B35" w:rsidP="0086038F">
            <w:pPr>
              <w:pStyle w:val="Brdtekst"/>
              <w:jc w:val="center"/>
            </w:pPr>
            <w:r w:rsidRPr="00370FB4">
              <w:t>(    )</w:t>
            </w:r>
          </w:p>
        </w:tc>
      </w:tr>
      <w:tr w:rsidR="0086038F" w14:paraId="59B9289A" w14:textId="77777777" w:rsidTr="00C45E7D">
        <w:tc>
          <w:tcPr>
            <w:tcW w:w="704" w:type="dxa"/>
          </w:tcPr>
          <w:p w14:paraId="410117A4" w14:textId="0DBF0F86" w:rsidR="0086038F" w:rsidRDefault="0086038F" w:rsidP="0086038F">
            <w:pPr>
              <w:pStyle w:val="Brdtekst"/>
            </w:pPr>
            <w:r>
              <w:t>5</w:t>
            </w:r>
          </w:p>
        </w:tc>
        <w:tc>
          <w:tcPr>
            <w:tcW w:w="4394" w:type="dxa"/>
          </w:tcPr>
          <w:p w14:paraId="61F4C09F" w14:textId="15FC9619" w:rsidR="0086038F" w:rsidRDefault="0086038F" w:rsidP="0086038F">
            <w:pPr>
              <w:pStyle w:val="Brdtekst"/>
            </w:pPr>
            <w:r>
              <w:t>Leverandørens tilbud med priser</w:t>
            </w:r>
          </w:p>
        </w:tc>
        <w:tc>
          <w:tcPr>
            <w:tcW w:w="3261" w:type="dxa"/>
          </w:tcPr>
          <w:p w14:paraId="058E8FFF" w14:textId="07A60513" w:rsidR="0086038F" w:rsidRDefault="0086038F" w:rsidP="0086038F">
            <w:pPr>
              <w:pStyle w:val="Brdtekst"/>
            </w:pPr>
            <w:r>
              <w:t>Vedlegg II-</w:t>
            </w:r>
            <w:r w:rsidR="00944402">
              <w:t>3</w:t>
            </w:r>
            <w:r>
              <w:t xml:space="preserve"> Mengdebeskrivelse</w:t>
            </w:r>
          </w:p>
        </w:tc>
        <w:tc>
          <w:tcPr>
            <w:tcW w:w="1248" w:type="dxa"/>
          </w:tcPr>
          <w:p w14:paraId="4936E342" w14:textId="4A56E5CB" w:rsidR="0086038F" w:rsidRPr="00370FB4" w:rsidRDefault="0086038F" w:rsidP="0086038F">
            <w:pPr>
              <w:pStyle w:val="Brdtekst"/>
              <w:jc w:val="center"/>
            </w:pPr>
            <w:r w:rsidRPr="00370FB4">
              <w:t>(    )</w:t>
            </w:r>
          </w:p>
        </w:tc>
      </w:tr>
    </w:tbl>
    <w:p w14:paraId="326C4F88" w14:textId="7F35BC38" w:rsidR="00DF1D51" w:rsidRDefault="00D22136" w:rsidP="003468DF">
      <w:pPr>
        <w:pStyle w:val="Brdtekst"/>
      </w:pPr>
      <w:r>
        <w:t>Vårt p</w:t>
      </w:r>
      <w:r w:rsidR="007A70CF">
        <w:t>rissammendrag og satser er satt opp på neste side.</w:t>
      </w:r>
    </w:p>
    <w:p w14:paraId="2A09BED6" w14:textId="1C216256" w:rsidR="001871DC" w:rsidRDefault="001871DC">
      <w:r>
        <w:br w:type="page"/>
      </w:r>
    </w:p>
    <w:p w14:paraId="47C64F4A" w14:textId="5392421C" w:rsidR="00413FC2" w:rsidRDefault="003556D0" w:rsidP="003556D0">
      <w:pPr>
        <w:pStyle w:val="Overskrift1"/>
      </w:pPr>
      <w:r>
        <w:lastRenderedPageBreak/>
        <w:t>Prissammendrag</w:t>
      </w:r>
    </w:p>
    <w:p w14:paraId="29935B1A" w14:textId="2F7764B6" w:rsidR="003556D0" w:rsidRDefault="001871DC" w:rsidP="001871DC">
      <w:pPr>
        <w:pStyle w:val="Brdtekst"/>
      </w:pPr>
      <w:r>
        <w:t>Summer overføres fra prissatte poster</w:t>
      </w:r>
      <w:r w:rsidR="003556D0">
        <w:t xml:space="preserve"> </w:t>
      </w:r>
      <w:r w:rsidR="00534CF9">
        <w:t>i m</w:t>
      </w:r>
      <w:r w:rsidR="003556D0">
        <w:t>engdebeskrivelse</w:t>
      </w:r>
      <w:r w:rsidR="00534CF9">
        <w:t>n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5954"/>
        <w:gridCol w:w="2382"/>
      </w:tblGrid>
      <w:tr w:rsidR="003556D0" w14:paraId="5D818E11" w14:textId="77777777" w:rsidTr="003556D0">
        <w:tc>
          <w:tcPr>
            <w:tcW w:w="1271" w:type="dxa"/>
          </w:tcPr>
          <w:p w14:paraId="21F9CD66" w14:textId="0ABBD7A4" w:rsidR="003556D0" w:rsidRPr="00534CF9" w:rsidRDefault="003556D0" w:rsidP="003556D0">
            <w:pPr>
              <w:pStyle w:val="Brdtekst"/>
            </w:pPr>
            <w:r w:rsidRPr="00534CF9">
              <w:t>II-C.2.1</w:t>
            </w:r>
          </w:p>
        </w:tc>
        <w:tc>
          <w:tcPr>
            <w:tcW w:w="5954" w:type="dxa"/>
          </w:tcPr>
          <w:p w14:paraId="07498246" w14:textId="634C5910" w:rsidR="003556D0" w:rsidRPr="00534CF9" w:rsidRDefault="003556D0" w:rsidP="003556D0">
            <w:pPr>
              <w:pStyle w:val="Brdtekst"/>
            </w:pPr>
            <w:r w:rsidRPr="00534CF9">
              <w:rPr>
                <w:rFonts w:cs="Arial"/>
              </w:rPr>
              <w:t>RIGG OG DRIFT AV BYGGEPLASS</w:t>
            </w:r>
          </w:p>
        </w:tc>
        <w:tc>
          <w:tcPr>
            <w:tcW w:w="2382" w:type="dxa"/>
          </w:tcPr>
          <w:p w14:paraId="2A175E18" w14:textId="45EEB4C9" w:rsidR="003556D0" w:rsidRPr="00370FB4" w:rsidRDefault="00534CF9" w:rsidP="00534CF9">
            <w:pPr>
              <w:pStyle w:val="Brdtekst"/>
            </w:pPr>
            <w:r w:rsidRPr="00370FB4">
              <w:t xml:space="preserve">Kr </w:t>
            </w:r>
          </w:p>
        </w:tc>
      </w:tr>
      <w:tr w:rsidR="00534CF9" w14:paraId="3CED9CC9" w14:textId="77777777" w:rsidTr="003556D0">
        <w:tc>
          <w:tcPr>
            <w:tcW w:w="1271" w:type="dxa"/>
          </w:tcPr>
          <w:p w14:paraId="4E3409BA" w14:textId="5A589F23" w:rsidR="00534CF9" w:rsidRPr="00534CF9" w:rsidRDefault="00534CF9" w:rsidP="00534CF9">
            <w:pPr>
              <w:pStyle w:val="Brdtekst"/>
            </w:pPr>
            <w:r w:rsidRPr="00534CF9">
              <w:t>II-C.2.2</w:t>
            </w:r>
          </w:p>
        </w:tc>
        <w:tc>
          <w:tcPr>
            <w:tcW w:w="5954" w:type="dxa"/>
          </w:tcPr>
          <w:p w14:paraId="3D65FF75" w14:textId="4E0926D9" w:rsidR="00534CF9" w:rsidRPr="00534CF9" w:rsidRDefault="00C61D5C" w:rsidP="00534CF9">
            <w:pPr>
              <w:pStyle w:val="Brdtekst"/>
            </w:pPr>
            <w:r>
              <w:rPr>
                <w:rFonts w:cs="Arial"/>
              </w:rPr>
              <w:t>ADKOMSTVEIER</w:t>
            </w:r>
          </w:p>
        </w:tc>
        <w:tc>
          <w:tcPr>
            <w:tcW w:w="2382" w:type="dxa"/>
          </w:tcPr>
          <w:p w14:paraId="0D061202" w14:textId="19753C18" w:rsidR="00534CF9" w:rsidRPr="00370FB4" w:rsidRDefault="00534CF9" w:rsidP="00534CF9">
            <w:pPr>
              <w:pStyle w:val="Brdtekst"/>
            </w:pPr>
            <w:r w:rsidRPr="00370FB4">
              <w:t xml:space="preserve">Kr </w:t>
            </w:r>
          </w:p>
        </w:tc>
      </w:tr>
      <w:tr w:rsidR="00C37560" w14:paraId="666B72E4" w14:textId="77777777" w:rsidTr="003556D0">
        <w:tc>
          <w:tcPr>
            <w:tcW w:w="1271" w:type="dxa"/>
          </w:tcPr>
          <w:p w14:paraId="656AB243" w14:textId="5E98A1B3" w:rsidR="00C37560" w:rsidRPr="00534CF9" w:rsidRDefault="00C37560" w:rsidP="00C37560">
            <w:pPr>
              <w:pStyle w:val="Brdtekst"/>
            </w:pPr>
            <w:r w:rsidRPr="00534CF9">
              <w:t>II-C.2.3</w:t>
            </w:r>
          </w:p>
        </w:tc>
        <w:tc>
          <w:tcPr>
            <w:tcW w:w="5954" w:type="dxa"/>
          </w:tcPr>
          <w:p w14:paraId="4945A16F" w14:textId="513865A9" w:rsidR="00C37560" w:rsidRPr="00534CF9" w:rsidRDefault="00C61D5C" w:rsidP="00C37560">
            <w:pPr>
              <w:pStyle w:val="Brdtekst"/>
              <w:rPr>
                <w:rFonts w:cs="Arial"/>
              </w:rPr>
            </w:pPr>
            <w:r>
              <w:rPr>
                <w:rFonts w:cs="Arial"/>
              </w:rPr>
              <w:t>TOMTEARBEID</w:t>
            </w:r>
          </w:p>
        </w:tc>
        <w:tc>
          <w:tcPr>
            <w:tcW w:w="2382" w:type="dxa"/>
          </w:tcPr>
          <w:p w14:paraId="0F4F0B26" w14:textId="422BB864" w:rsidR="00C37560" w:rsidRPr="00370FB4" w:rsidRDefault="00C37560" w:rsidP="00C37560">
            <w:pPr>
              <w:pStyle w:val="Brdtekst"/>
            </w:pPr>
            <w:r>
              <w:t>Kr</w:t>
            </w:r>
          </w:p>
        </w:tc>
      </w:tr>
      <w:tr w:rsidR="00C37560" w14:paraId="1D2DC9A9" w14:textId="77777777" w:rsidTr="003556D0">
        <w:tc>
          <w:tcPr>
            <w:tcW w:w="1271" w:type="dxa"/>
          </w:tcPr>
          <w:p w14:paraId="02A49E7E" w14:textId="6F969E09" w:rsidR="00C37560" w:rsidRPr="00534CF9" w:rsidRDefault="00C37560" w:rsidP="00C37560">
            <w:pPr>
              <w:pStyle w:val="Brdtekst"/>
            </w:pPr>
            <w:r w:rsidRPr="00534CF9">
              <w:t>II-C.2.4</w:t>
            </w:r>
          </w:p>
        </w:tc>
        <w:tc>
          <w:tcPr>
            <w:tcW w:w="5954" w:type="dxa"/>
          </w:tcPr>
          <w:p w14:paraId="00610897" w14:textId="2FE2992F" w:rsidR="00C37560" w:rsidRPr="00534CF9" w:rsidRDefault="00C61D5C" w:rsidP="00C37560">
            <w:pPr>
              <w:pStyle w:val="Brdtekst"/>
            </w:pPr>
            <w:r>
              <w:rPr>
                <w:rFonts w:cs="Arial"/>
              </w:rPr>
              <w:t>REGNINGSARBEID</w:t>
            </w:r>
          </w:p>
        </w:tc>
        <w:tc>
          <w:tcPr>
            <w:tcW w:w="2382" w:type="dxa"/>
          </w:tcPr>
          <w:p w14:paraId="259340E8" w14:textId="190FD964" w:rsidR="00C37560" w:rsidRPr="00370FB4" w:rsidRDefault="00C37560" w:rsidP="00C37560">
            <w:pPr>
              <w:pStyle w:val="Brdtekst"/>
            </w:pPr>
            <w:r w:rsidRPr="00370FB4">
              <w:t xml:space="preserve">Kr </w:t>
            </w:r>
          </w:p>
        </w:tc>
      </w:tr>
      <w:tr w:rsidR="00C37560" w14:paraId="2CAF1AEB" w14:textId="77777777" w:rsidTr="003556D0">
        <w:tc>
          <w:tcPr>
            <w:tcW w:w="1271" w:type="dxa"/>
          </w:tcPr>
          <w:p w14:paraId="009E299F" w14:textId="38E5EBAA" w:rsidR="00C37560" w:rsidRPr="00534CF9" w:rsidRDefault="00C37560" w:rsidP="00C37560">
            <w:pPr>
              <w:pStyle w:val="Brdtekst"/>
            </w:pPr>
          </w:p>
        </w:tc>
        <w:tc>
          <w:tcPr>
            <w:tcW w:w="5954" w:type="dxa"/>
          </w:tcPr>
          <w:p w14:paraId="4EAF6857" w14:textId="70885305" w:rsidR="00C37560" w:rsidRPr="00534CF9" w:rsidRDefault="00C37560" w:rsidP="00C37560">
            <w:pPr>
              <w:pStyle w:val="Brdtekst"/>
            </w:pPr>
          </w:p>
        </w:tc>
        <w:tc>
          <w:tcPr>
            <w:tcW w:w="2382" w:type="dxa"/>
          </w:tcPr>
          <w:p w14:paraId="3A42B88F" w14:textId="231B7C9D" w:rsidR="00C37560" w:rsidRPr="00370FB4" w:rsidRDefault="00C37560" w:rsidP="00C37560">
            <w:pPr>
              <w:pStyle w:val="Brdtekst"/>
            </w:pPr>
          </w:p>
        </w:tc>
      </w:tr>
      <w:tr w:rsidR="00C37560" w14:paraId="215A50FB" w14:textId="77777777" w:rsidTr="003556D0">
        <w:tc>
          <w:tcPr>
            <w:tcW w:w="1271" w:type="dxa"/>
          </w:tcPr>
          <w:p w14:paraId="1CA9C985" w14:textId="77777777" w:rsidR="00C37560" w:rsidRPr="00534CF9" w:rsidRDefault="00C37560" w:rsidP="00C37560">
            <w:pPr>
              <w:pStyle w:val="Brdtekst"/>
            </w:pPr>
          </w:p>
        </w:tc>
        <w:tc>
          <w:tcPr>
            <w:tcW w:w="5954" w:type="dxa"/>
          </w:tcPr>
          <w:p w14:paraId="38A4A43F" w14:textId="0CE552A0" w:rsidR="00C37560" w:rsidRPr="00534CF9" w:rsidRDefault="00C37560" w:rsidP="00C37560">
            <w:pPr>
              <w:pStyle w:val="Brdtekst"/>
              <w:rPr>
                <w:rFonts w:cs="Arial"/>
                <w:b/>
                <w:bCs/>
              </w:rPr>
            </w:pPr>
            <w:r w:rsidRPr="00534CF9">
              <w:rPr>
                <w:rFonts w:cs="Arial"/>
                <w:b/>
                <w:bCs/>
              </w:rPr>
              <w:t>Sum eks. mva</w:t>
            </w:r>
          </w:p>
        </w:tc>
        <w:tc>
          <w:tcPr>
            <w:tcW w:w="2382" w:type="dxa"/>
          </w:tcPr>
          <w:p w14:paraId="1F3DCFD1" w14:textId="18401342" w:rsidR="00C37560" w:rsidRPr="00534CF9" w:rsidRDefault="00C37560" w:rsidP="00C37560">
            <w:pPr>
              <w:pStyle w:val="Brdtekst"/>
              <w:rPr>
                <w:b/>
                <w:bCs/>
              </w:rPr>
            </w:pPr>
            <w:r>
              <w:rPr>
                <w:b/>
                <w:bCs/>
              </w:rPr>
              <w:t xml:space="preserve">Kr </w:t>
            </w:r>
          </w:p>
        </w:tc>
      </w:tr>
      <w:tr w:rsidR="00C37560" w14:paraId="39E24268" w14:textId="77777777" w:rsidTr="003556D0">
        <w:tc>
          <w:tcPr>
            <w:tcW w:w="1271" w:type="dxa"/>
          </w:tcPr>
          <w:p w14:paraId="72ADF411" w14:textId="77777777" w:rsidR="00C37560" w:rsidRPr="00534CF9" w:rsidRDefault="00C37560" w:rsidP="00C37560">
            <w:pPr>
              <w:pStyle w:val="Brdtekst"/>
            </w:pPr>
          </w:p>
        </w:tc>
        <w:tc>
          <w:tcPr>
            <w:tcW w:w="5954" w:type="dxa"/>
          </w:tcPr>
          <w:p w14:paraId="167932C7" w14:textId="4D3E2E33" w:rsidR="00C37560" w:rsidRPr="00534CF9" w:rsidRDefault="00C37560" w:rsidP="00C37560">
            <w:pPr>
              <w:pStyle w:val="Brdtekst"/>
              <w:rPr>
                <w:rFonts w:cs="Arial"/>
                <w:b/>
                <w:bCs/>
              </w:rPr>
            </w:pPr>
            <w:r w:rsidRPr="00534CF9">
              <w:rPr>
                <w:rFonts w:cs="Arial"/>
                <w:b/>
                <w:bCs/>
              </w:rPr>
              <w:t>25 % mva</w:t>
            </w:r>
          </w:p>
        </w:tc>
        <w:tc>
          <w:tcPr>
            <w:tcW w:w="2382" w:type="dxa"/>
          </w:tcPr>
          <w:p w14:paraId="429DC6D9" w14:textId="11AB1A02" w:rsidR="00C37560" w:rsidRPr="00534CF9" w:rsidRDefault="00C37560" w:rsidP="00C37560">
            <w:pPr>
              <w:pStyle w:val="Brdtekst"/>
              <w:rPr>
                <w:b/>
                <w:bCs/>
              </w:rPr>
            </w:pPr>
            <w:r>
              <w:rPr>
                <w:b/>
                <w:bCs/>
              </w:rPr>
              <w:t xml:space="preserve">Kr </w:t>
            </w:r>
          </w:p>
        </w:tc>
      </w:tr>
      <w:tr w:rsidR="00C37560" w14:paraId="616F6EF9" w14:textId="77777777" w:rsidTr="003556D0">
        <w:tc>
          <w:tcPr>
            <w:tcW w:w="1271" w:type="dxa"/>
          </w:tcPr>
          <w:p w14:paraId="3B3CF7FB" w14:textId="77777777" w:rsidR="00C37560" w:rsidRPr="00534CF9" w:rsidRDefault="00C37560" w:rsidP="00C37560">
            <w:pPr>
              <w:pStyle w:val="Brdtekst"/>
            </w:pPr>
          </w:p>
        </w:tc>
        <w:tc>
          <w:tcPr>
            <w:tcW w:w="5954" w:type="dxa"/>
          </w:tcPr>
          <w:p w14:paraId="2D022FB4" w14:textId="1581AA21" w:rsidR="00C37560" w:rsidRPr="00534CF9" w:rsidRDefault="00C37560" w:rsidP="00C37560">
            <w:pPr>
              <w:pStyle w:val="Brdteks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TILBUDSSUM</w:t>
            </w:r>
            <w:r w:rsidRPr="00534CF9">
              <w:rPr>
                <w:rFonts w:cs="Arial"/>
                <w:b/>
                <w:bCs/>
              </w:rPr>
              <w:t xml:space="preserve"> INKL. MVA</w:t>
            </w:r>
          </w:p>
        </w:tc>
        <w:tc>
          <w:tcPr>
            <w:tcW w:w="2382" w:type="dxa"/>
          </w:tcPr>
          <w:p w14:paraId="47ECC5DC" w14:textId="3981E5F2" w:rsidR="00C37560" w:rsidRPr="00534CF9" w:rsidRDefault="00C37560" w:rsidP="00C37560">
            <w:pPr>
              <w:pStyle w:val="Brdtekst"/>
              <w:rPr>
                <w:b/>
                <w:bCs/>
              </w:rPr>
            </w:pPr>
            <w:r>
              <w:rPr>
                <w:b/>
                <w:bCs/>
              </w:rPr>
              <w:t xml:space="preserve">Kr </w:t>
            </w:r>
          </w:p>
        </w:tc>
      </w:tr>
    </w:tbl>
    <w:p w14:paraId="2D1B1123" w14:textId="5A2BD33E" w:rsidR="00996E3E" w:rsidRDefault="00061F67" w:rsidP="00A84382">
      <w:pPr>
        <w:pStyle w:val="Overskrift1"/>
      </w:pPr>
      <w:r>
        <w:t>Regningsarbeid</w:t>
      </w:r>
      <w:r w:rsidR="00A84382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4678"/>
        <w:gridCol w:w="2949"/>
      </w:tblGrid>
      <w:tr w:rsidR="00996E3E" w14:paraId="697380FC" w14:textId="77777777" w:rsidTr="002643E8">
        <w:tc>
          <w:tcPr>
            <w:tcW w:w="1980" w:type="dxa"/>
          </w:tcPr>
          <w:p w14:paraId="5AEB68BB" w14:textId="01C8FB7C" w:rsidR="00996E3E" w:rsidRPr="00996E3E" w:rsidRDefault="00996E3E" w:rsidP="00173340">
            <w:pPr>
              <w:pStyle w:val="Brdtekst"/>
              <w:rPr>
                <w:b/>
                <w:bCs/>
              </w:rPr>
            </w:pPr>
          </w:p>
        </w:tc>
        <w:tc>
          <w:tcPr>
            <w:tcW w:w="4678" w:type="dxa"/>
          </w:tcPr>
          <w:p w14:paraId="141DA288" w14:textId="6E31A662" w:rsidR="00996E3E" w:rsidRDefault="00996E3E" w:rsidP="00173340">
            <w:pPr>
              <w:pStyle w:val="Brdtekst"/>
            </w:pPr>
          </w:p>
        </w:tc>
        <w:tc>
          <w:tcPr>
            <w:tcW w:w="2949" w:type="dxa"/>
          </w:tcPr>
          <w:p w14:paraId="4FF0F1A7" w14:textId="648A7A01" w:rsidR="00996E3E" w:rsidRPr="00996E3E" w:rsidRDefault="00996E3E" w:rsidP="007A70CF">
            <w:pPr>
              <w:pStyle w:val="Brdtekst"/>
              <w:jc w:val="center"/>
              <w:rPr>
                <w:b/>
                <w:bCs/>
              </w:rPr>
            </w:pPr>
            <w:r w:rsidRPr="00996E3E">
              <w:rPr>
                <w:b/>
                <w:bCs/>
              </w:rPr>
              <w:t>Fyll inn påslagsprosent</w:t>
            </w:r>
            <w:r w:rsidR="007A70CF">
              <w:rPr>
                <w:b/>
                <w:bCs/>
              </w:rPr>
              <w:br/>
            </w:r>
            <w:r>
              <w:t>(Ikke utfylt prosent betyr 0 %)</w:t>
            </w:r>
          </w:p>
        </w:tc>
      </w:tr>
      <w:tr w:rsidR="00996E3E" w14:paraId="053ABFC6" w14:textId="77777777" w:rsidTr="002643E8">
        <w:tc>
          <w:tcPr>
            <w:tcW w:w="1980" w:type="dxa"/>
          </w:tcPr>
          <w:p w14:paraId="0F284447" w14:textId="37B21AD3" w:rsidR="00996E3E" w:rsidRDefault="00996E3E" w:rsidP="00996E3E">
            <w:pPr>
              <w:pStyle w:val="Brdtekst"/>
            </w:pPr>
            <w:r>
              <w:rPr>
                <w:b/>
                <w:bCs/>
              </w:rPr>
              <w:t>Påslag ved regningsarbeider</w:t>
            </w:r>
          </w:p>
        </w:tc>
        <w:tc>
          <w:tcPr>
            <w:tcW w:w="4678" w:type="dxa"/>
          </w:tcPr>
          <w:p w14:paraId="16D00D85" w14:textId="1470F855" w:rsidR="00996E3E" w:rsidRDefault="00996E3E" w:rsidP="00996E3E">
            <w:pPr>
              <w:pStyle w:val="Brdtekst"/>
            </w:pPr>
            <w:r>
              <w:t>Materialer som det ikke finnes enhetspriser for i anbudet betales med netto selvkost i henhold til faktura tillagt påslag for entreprenørens administrasjon og fortjeneste. Utføres etter skriftlig bestilling fra byggherren.</w:t>
            </w:r>
          </w:p>
        </w:tc>
        <w:tc>
          <w:tcPr>
            <w:tcW w:w="2949" w:type="dxa"/>
          </w:tcPr>
          <w:p w14:paraId="3BDB9AB2" w14:textId="77777777" w:rsidR="00996E3E" w:rsidRPr="00370FB4" w:rsidRDefault="00996E3E" w:rsidP="00996E3E">
            <w:pPr>
              <w:pStyle w:val="Brdtekst"/>
              <w:jc w:val="center"/>
            </w:pPr>
          </w:p>
          <w:p w14:paraId="46A363DC" w14:textId="1801C523" w:rsidR="00996E3E" w:rsidRPr="00370FB4" w:rsidRDefault="00996E3E" w:rsidP="00996E3E">
            <w:pPr>
              <w:pStyle w:val="Brdtekst"/>
              <w:jc w:val="center"/>
            </w:pPr>
            <w:r w:rsidRPr="00370FB4">
              <w:t>_______ %</w:t>
            </w:r>
          </w:p>
        </w:tc>
      </w:tr>
      <w:tr w:rsidR="00996E3E" w14:paraId="3293B69E" w14:textId="77777777" w:rsidTr="002643E8">
        <w:tc>
          <w:tcPr>
            <w:tcW w:w="1980" w:type="dxa"/>
          </w:tcPr>
          <w:p w14:paraId="39DBC208" w14:textId="70A23DD5" w:rsidR="00996E3E" w:rsidRDefault="00996E3E" w:rsidP="00996E3E">
            <w:pPr>
              <w:pStyle w:val="Brdtekst"/>
            </w:pPr>
            <w:r>
              <w:rPr>
                <w:b/>
                <w:bCs/>
              </w:rPr>
              <w:t>Påslag ved administrasjon av eksterne</w:t>
            </w:r>
          </w:p>
        </w:tc>
        <w:tc>
          <w:tcPr>
            <w:tcW w:w="4678" w:type="dxa"/>
          </w:tcPr>
          <w:p w14:paraId="52500413" w14:textId="77777777" w:rsidR="00996E3E" w:rsidRDefault="00996E3E" w:rsidP="00996E3E">
            <w:pPr>
              <w:pStyle w:val="Brdtekst"/>
            </w:pPr>
            <w:r>
              <w:t>Fakturapåslag ved administrasjon av ekstern entreprenør/leverandør.</w:t>
            </w:r>
          </w:p>
          <w:p w14:paraId="3EAF821A" w14:textId="77777777" w:rsidR="00996E3E" w:rsidRDefault="00996E3E" w:rsidP="00996E3E">
            <w:pPr>
              <w:pStyle w:val="Brdtekst"/>
            </w:pPr>
          </w:p>
        </w:tc>
        <w:tc>
          <w:tcPr>
            <w:tcW w:w="2949" w:type="dxa"/>
          </w:tcPr>
          <w:p w14:paraId="5B0714CF" w14:textId="77777777" w:rsidR="00996E3E" w:rsidRPr="00370FB4" w:rsidRDefault="00996E3E" w:rsidP="00996E3E">
            <w:pPr>
              <w:pStyle w:val="Brdtekst"/>
              <w:jc w:val="center"/>
            </w:pPr>
          </w:p>
          <w:p w14:paraId="6E1EE713" w14:textId="1B2AFBB5" w:rsidR="00996E3E" w:rsidRPr="00370FB4" w:rsidRDefault="00996E3E" w:rsidP="00996E3E">
            <w:pPr>
              <w:pStyle w:val="Brdtekst"/>
              <w:jc w:val="center"/>
            </w:pPr>
            <w:r w:rsidRPr="00370FB4">
              <w:t>_______ %</w:t>
            </w:r>
          </w:p>
        </w:tc>
      </w:tr>
    </w:tbl>
    <w:p w14:paraId="1DB64B68" w14:textId="7F5E6819" w:rsidR="00A84382" w:rsidRDefault="0025256C" w:rsidP="002643E8">
      <w:pPr>
        <w:pStyle w:val="Brdtekst"/>
      </w:pPr>
      <w:bookmarkStart w:id="0" w:name="_Hlk153400088"/>
      <w:r w:rsidRPr="0025256C">
        <w:t>Må undertegnes av person som har tilbyders signaturfullmakt</w:t>
      </w:r>
      <w:r w:rsidR="0086193F">
        <w:t>.</w:t>
      </w:r>
      <w:bookmarkEnd w:id="0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83"/>
        <w:gridCol w:w="5099"/>
      </w:tblGrid>
      <w:tr w:rsidR="0025256C" w:rsidRPr="00D3710A" w14:paraId="36857552" w14:textId="77777777" w:rsidTr="00743B8D">
        <w:trPr>
          <w:trHeight w:val="425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70286" w14:textId="77777777" w:rsidR="0025256C" w:rsidRPr="00D3710A" w:rsidRDefault="0025256C" w:rsidP="00743B8D"/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208952E" w14:textId="77777777" w:rsidR="0025256C" w:rsidRPr="00D3710A" w:rsidRDefault="0025256C" w:rsidP="00743B8D"/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FCD57" w14:textId="77777777" w:rsidR="0025256C" w:rsidRPr="00D3710A" w:rsidRDefault="0025256C" w:rsidP="00743B8D"/>
        </w:tc>
      </w:tr>
      <w:tr w:rsidR="0025256C" w:rsidRPr="00D3710A" w14:paraId="5B3DF446" w14:textId="77777777" w:rsidTr="00743B8D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F2A827" w14:textId="77777777" w:rsidR="0025256C" w:rsidRPr="00D3710A" w:rsidRDefault="0025256C" w:rsidP="00743B8D">
            <w:r w:rsidRPr="00D3710A">
              <w:t>Sted og dato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hideMark/>
          </w:tcPr>
          <w:p w14:paraId="5029A015" w14:textId="77777777" w:rsidR="0025256C" w:rsidRPr="00D3710A" w:rsidRDefault="0025256C" w:rsidP="00743B8D"/>
        </w:tc>
        <w:tc>
          <w:tcPr>
            <w:tcW w:w="50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7EF1D25" w14:textId="77777777" w:rsidR="0025256C" w:rsidRPr="00D3710A" w:rsidRDefault="0025256C" w:rsidP="00743B8D">
            <w:r w:rsidRPr="00D3710A">
              <w:t xml:space="preserve">Signatur </w:t>
            </w:r>
          </w:p>
        </w:tc>
      </w:tr>
      <w:tr w:rsidR="0025256C" w:rsidRPr="00D3710A" w14:paraId="1BD9C012" w14:textId="77777777" w:rsidTr="00743B8D">
        <w:tc>
          <w:tcPr>
            <w:tcW w:w="3828" w:type="dxa"/>
          </w:tcPr>
          <w:p w14:paraId="72D1077B" w14:textId="77777777" w:rsidR="0025256C" w:rsidRPr="00D3710A" w:rsidRDefault="0025256C" w:rsidP="00743B8D"/>
        </w:tc>
        <w:tc>
          <w:tcPr>
            <w:tcW w:w="283" w:type="dxa"/>
          </w:tcPr>
          <w:p w14:paraId="5818E2A8" w14:textId="77777777" w:rsidR="0025256C" w:rsidRPr="00D3710A" w:rsidRDefault="0025256C" w:rsidP="00743B8D"/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C334D" w14:textId="77777777" w:rsidR="0025256C" w:rsidRDefault="0025256C" w:rsidP="00743B8D"/>
          <w:p w14:paraId="4808FCDF" w14:textId="77777777" w:rsidR="0025256C" w:rsidRPr="00D3710A" w:rsidRDefault="0025256C" w:rsidP="00743B8D"/>
        </w:tc>
      </w:tr>
      <w:tr w:rsidR="0025256C" w:rsidRPr="00D3710A" w14:paraId="2BB31405" w14:textId="77777777" w:rsidTr="0025256C">
        <w:trPr>
          <w:trHeight w:val="299"/>
        </w:trPr>
        <w:tc>
          <w:tcPr>
            <w:tcW w:w="3828" w:type="dxa"/>
          </w:tcPr>
          <w:p w14:paraId="0BAA29D7" w14:textId="77777777" w:rsidR="0025256C" w:rsidRPr="00D3710A" w:rsidRDefault="0025256C" w:rsidP="00743B8D"/>
        </w:tc>
        <w:tc>
          <w:tcPr>
            <w:tcW w:w="283" w:type="dxa"/>
          </w:tcPr>
          <w:p w14:paraId="1A13D288" w14:textId="77777777" w:rsidR="0025256C" w:rsidRPr="00D3710A" w:rsidRDefault="0025256C" w:rsidP="00743B8D"/>
        </w:tc>
        <w:tc>
          <w:tcPr>
            <w:tcW w:w="5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807271" w14:textId="77777777" w:rsidR="0025256C" w:rsidRPr="00D3710A" w:rsidRDefault="0025256C" w:rsidP="00743B8D">
            <w:r w:rsidRPr="00D3710A">
              <w:t>Navn med blokkbokstaver</w:t>
            </w:r>
          </w:p>
        </w:tc>
      </w:tr>
    </w:tbl>
    <w:p w14:paraId="16D8F741" w14:textId="77777777" w:rsidR="0025256C" w:rsidRPr="00A84382" w:rsidRDefault="0025256C" w:rsidP="00C82D8D"/>
    <w:sectPr w:rsidR="0025256C" w:rsidRPr="00A84382" w:rsidSect="00370FB4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type w:val="continuous"/>
      <w:pgSz w:w="11907" w:h="16840" w:code="9"/>
      <w:pgMar w:top="1418" w:right="850" w:bottom="1134" w:left="1440" w:header="652" w:footer="487" w:gutter="0"/>
      <w:paperSrc w:first="15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74720" w14:textId="77777777" w:rsidR="0071486E" w:rsidRDefault="0071486E" w:rsidP="00C900B5">
      <w:r>
        <w:separator/>
      </w:r>
    </w:p>
  </w:endnote>
  <w:endnote w:type="continuationSeparator" w:id="0">
    <w:p w14:paraId="06F0424C" w14:textId="77777777" w:rsidR="0071486E" w:rsidRDefault="0071486E" w:rsidP="00C9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8088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B2CC76" w14:textId="77777777" w:rsidR="00C900B5" w:rsidRPr="009558B7" w:rsidRDefault="001C1E9F" w:rsidP="009558B7">
        <w:pPr>
          <w:pStyle w:val="Bunntekst"/>
          <w:jc w:val="right"/>
        </w:pPr>
        <w:r w:rsidRPr="00613E73">
          <w:rPr>
            <w:sz w:val="18"/>
          </w:rPr>
          <w:fldChar w:fldCharType="begin"/>
        </w:r>
        <w:r w:rsidR="009558B7" w:rsidRPr="00613E73">
          <w:rPr>
            <w:sz w:val="18"/>
          </w:rPr>
          <w:instrText xml:space="preserve"> PAGE   \* MERGEFORMAT </w:instrText>
        </w:r>
        <w:r w:rsidRPr="00613E73">
          <w:rPr>
            <w:sz w:val="18"/>
          </w:rPr>
          <w:fldChar w:fldCharType="separate"/>
        </w:r>
        <w:r w:rsidR="00DF1D51">
          <w:rPr>
            <w:noProof/>
            <w:sz w:val="18"/>
          </w:rPr>
          <w:t>2</w:t>
        </w:r>
        <w:r w:rsidRPr="00613E73">
          <w:rPr>
            <w:sz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18112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FBA328" w14:textId="77777777" w:rsidR="00FD0B4D" w:rsidRDefault="001C1E9F" w:rsidP="00FD0B4D">
        <w:pPr>
          <w:pStyle w:val="Bunntekst"/>
          <w:jc w:val="right"/>
        </w:pPr>
        <w:r w:rsidRPr="00613E73">
          <w:rPr>
            <w:sz w:val="18"/>
          </w:rPr>
          <w:fldChar w:fldCharType="begin"/>
        </w:r>
        <w:r w:rsidR="00FD0B4D" w:rsidRPr="00613E73">
          <w:rPr>
            <w:sz w:val="18"/>
          </w:rPr>
          <w:instrText xml:space="preserve"> PAGE   \* MERGEFORMAT </w:instrText>
        </w:r>
        <w:r w:rsidRPr="00613E73">
          <w:rPr>
            <w:sz w:val="18"/>
          </w:rPr>
          <w:fldChar w:fldCharType="separate"/>
        </w:r>
        <w:r w:rsidR="008C2867">
          <w:rPr>
            <w:noProof/>
            <w:sz w:val="18"/>
          </w:rPr>
          <w:t>1</w:t>
        </w:r>
        <w:r w:rsidRPr="00613E73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ACA90" w14:textId="77777777" w:rsidR="0071486E" w:rsidRDefault="0071486E" w:rsidP="00C900B5">
      <w:r>
        <w:separator/>
      </w:r>
    </w:p>
  </w:footnote>
  <w:footnote w:type="continuationSeparator" w:id="0">
    <w:p w14:paraId="2BE4B961" w14:textId="77777777" w:rsidR="0071486E" w:rsidRDefault="0071486E" w:rsidP="00C9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D187" w14:textId="32BECC25" w:rsidR="00FD0B4D" w:rsidRPr="00370FB4" w:rsidRDefault="00370FB4" w:rsidP="00370FB4">
    <w:pPr>
      <w:pStyle w:val="Topptekst"/>
    </w:pPr>
    <w:r>
      <w:rPr>
        <w:noProof/>
      </w:rPr>
      <w:t>Vedlegg I-1: Tilbudsbrev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1357" w14:textId="1B8FCD05" w:rsidR="00C900B5" w:rsidRPr="00DF4AAF" w:rsidRDefault="00C900B5" w:rsidP="00370FB4">
    <w:pPr>
      <w:jc w:val="right"/>
    </w:pPr>
    <w:r>
      <w:rPr>
        <w:noProof/>
      </w:rPr>
      <w:tab/>
    </w:r>
    <w:r>
      <w:rPr>
        <w:noProof/>
      </w:rPr>
      <w:tab/>
    </w:r>
    <w:r w:rsidR="00F9081E">
      <w:rPr>
        <w:noProof/>
      </w:rPr>
      <w:t>Vedlegg I-1: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524F7"/>
    <w:multiLevelType w:val="singleLevel"/>
    <w:tmpl w:val="97C4D0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62ED7703"/>
    <w:multiLevelType w:val="singleLevel"/>
    <w:tmpl w:val="4F3C2428"/>
    <w:lvl w:ilvl="0">
      <w:start w:val="1"/>
      <w:numFmt w:val="decimal"/>
      <w:pStyle w:val="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39877FA"/>
    <w:multiLevelType w:val="singleLevel"/>
    <w:tmpl w:val="D75C617C"/>
    <w:lvl w:ilvl="0">
      <w:start w:val="1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6AC96974"/>
    <w:multiLevelType w:val="singleLevel"/>
    <w:tmpl w:val="1636803E"/>
    <w:lvl w:ilvl="0">
      <w:start w:val="2"/>
      <w:numFmt w:val="decimal"/>
      <w:pStyle w:val="Numm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3AD08E9"/>
    <w:multiLevelType w:val="singleLevel"/>
    <w:tmpl w:val="0E90FA16"/>
    <w:lvl w:ilvl="0">
      <w:start w:val="1"/>
      <w:numFmt w:val="bullet"/>
      <w:pStyle w:val="Ku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0663121">
    <w:abstractNumId w:val="0"/>
  </w:num>
  <w:num w:numId="2" w16cid:durableId="199708548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950120142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829249154">
    <w:abstractNumId w:val="4"/>
  </w:num>
  <w:num w:numId="5" w16cid:durableId="1513568279">
    <w:abstractNumId w:val="2"/>
  </w:num>
  <w:num w:numId="6" w16cid:durableId="1697465064">
    <w:abstractNumId w:val="1"/>
  </w:num>
  <w:num w:numId="7" w16cid:durableId="141624155">
    <w:abstractNumId w:val="3"/>
  </w:num>
  <w:num w:numId="8" w16cid:durableId="75519681">
    <w:abstractNumId w:val="1"/>
    <w:lvlOverride w:ilvl="0">
      <w:startOverride w:val="1"/>
    </w:lvlOverride>
  </w:num>
  <w:num w:numId="9" w16cid:durableId="1881016559">
    <w:abstractNumId w:val="3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1E"/>
    <w:rsid w:val="000562BE"/>
    <w:rsid w:val="00061F67"/>
    <w:rsid w:val="00063C56"/>
    <w:rsid w:val="000B3E36"/>
    <w:rsid w:val="000C3539"/>
    <w:rsid w:val="000E730B"/>
    <w:rsid w:val="00113BCC"/>
    <w:rsid w:val="00162517"/>
    <w:rsid w:val="00173340"/>
    <w:rsid w:val="001871DC"/>
    <w:rsid w:val="001C1E9F"/>
    <w:rsid w:val="00245D10"/>
    <w:rsid w:val="0025256C"/>
    <w:rsid w:val="002643E8"/>
    <w:rsid w:val="003468DF"/>
    <w:rsid w:val="003556D0"/>
    <w:rsid w:val="00370FB4"/>
    <w:rsid w:val="003D3A33"/>
    <w:rsid w:val="004034D0"/>
    <w:rsid w:val="00413FC2"/>
    <w:rsid w:val="00416EB1"/>
    <w:rsid w:val="004369E9"/>
    <w:rsid w:val="00450C2B"/>
    <w:rsid w:val="004813FC"/>
    <w:rsid w:val="004D32A9"/>
    <w:rsid w:val="00513AD0"/>
    <w:rsid w:val="005223C6"/>
    <w:rsid w:val="00534CF9"/>
    <w:rsid w:val="005F48AD"/>
    <w:rsid w:val="006C4B35"/>
    <w:rsid w:val="006E12E9"/>
    <w:rsid w:val="0071486E"/>
    <w:rsid w:val="007A262C"/>
    <w:rsid w:val="007A70CF"/>
    <w:rsid w:val="008450BC"/>
    <w:rsid w:val="0086038F"/>
    <w:rsid w:val="0086193F"/>
    <w:rsid w:val="00896DA5"/>
    <w:rsid w:val="008C2867"/>
    <w:rsid w:val="00944402"/>
    <w:rsid w:val="009558B7"/>
    <w:rsid w:val="00963C9A"/>
    <w:rsid w:val="00966582"/>
    <w:rsid w:val="009705B5"/>
    <w:rsid w:val="009831F4"/>
    <w:rsid w:val="00996E3E"/>
    <w:rsid w:val="00A84382"/>
    <w:rsid w:val="00A9787F"/>
    <w:rsid w:val="00AD2DEF"/>
    <w:rsid w:val="00AE3D67"/>
    <w:rsid w:val="00B1293D"/>
    <w:rsid w:val="00B42229"/>
    <w:rsid w:val="00B42336"/>
    <w:rsid w:val="00B47D1D"/>
    <w:rsid w:val="00B759CB"/>
    <w:rsid w:val="00BF06CE"/>
    <w:rsid w:val="00C37560"/>
    <w:rsid w:val="00C45E7D"/>
    <w:rsid w:val="00C61D5C"/>
    <w:rsid w:val="00C81A8E"/>
    <w:rsid w:val="00C82D8D"/>
    <w:rsid w:val="00C900B5"/>
    <w:rsid w:val="00D174F1"/>
    <w:rsid w:val="00D22136"/>
    <w:rsid w:val="00D87EBF"/>
    <w:rsid w:val="00D92ACB"/>
    <w:rsid w:val="00D9512B"/>
    <w:rsid w:val="00DF1D51"/>
    <w:rsid w:val="00DF4AAF"/>
    <w:rsid w:val="00E14B8F"/>
    <w:rsid w:val="00E50207"/>
    <w:rsid w:val="00E9160B"/>
    <w:rsid w:val="00F9081E"/>
    <w:rsid w:val="00FC5D96"/>
    <w:rsid w:val="00FD0B4D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BB01EEA"/>
  <w15:docId w15:val="{D5F9258B-824C-478E-B62F-5C104F07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340"/>
    <w:rPr>
      <w:rFonts w:ascii="Arial" w:hAnsi="Arial"/>
    </w:rPr>
  </w:style>
  <w:style w:type="paragraph" w:styleId="Overskrift1">
    <w:name w:val="heading 1"/>
    <w:basedOn w:val="Normal"/>
    <w:next w:val="Overskrift2"/>
    <w:qFormat/>
    <w:rsid w:val="009705B5"/>
    <w:pPr>
      <w:spacing w:before="480"/>
      <w:outlineLvl w:val="0"/>
    </w:pPr>
    <w:rPr>
      <w:b/>
      <w:sz w:val="24"/>
    </w:rPr>
  </w:style>
  <w:style w:type="paragraph" w:styleId="Overskrift2">
    <w:name w:val="heading 2"/>
    <w:basedOn w:val="Normal"/>
    <w:next w:val="Brdtekst"/>
    <w:qFormat/>
    <w:rsid w:val="009705B5"/>
    <w:pPr>
      <w:keepNext/>
      <w:spacing w:before="360"/>
      <w:ind w:left="709" w:hanging="709"/>
      <w:outlineLvl w:val="1"/>
    </w:pPr>
    <w:rPr>
      <w:b/>
    </w:rPr>
  </w:style>
  <w:style w:type="paragraph" w:styleId="Overskrift3">
    <w:name w:val="heading 3"/>
    <w:basedOn w:val="Normal"/>
    <w:next w:val="Brdtekst"/>
    <w:qFormat/>
    <w:rsid w:val="006E12E9"/>
    <w:pPr>
      <w:keepNext/>
      <w:spacing w:before="420"/>
      <w:ind w:left="709" w:hanging="709"/>
      <w:outlineLvl w:val="2"/>
    </w:pPr>
  </w:style>
  <w:style w:type="paragraph" w:styleId="Overskrift4">
    <w:name w:val="heading 4"/>
    <w:basedOn w:val="Normal"/>
    <w:next w:val="Brdtekst"/>
    <w:qFormat/>
    <w:rsid w:val="006E12E9"/>
    <w:pPr>
      <w:keepNext/>
      <w:spacing w:before="360"/>
      <w:outlineLvl w:val="3"/>
    </w:pPr>
    <w:rPr>
      <w:b/>
    </w:rPr>
  </w:style>
  <w:style w:type="paragraph" w:styleId="Overskrift5">
    <w:name w:val="heading 5"/>
    <w:basedOn w:val="Overskrift4"/>
    <w:next w:val="Brdtekst"/>
    <w:qFormat/>
    <w:rsid w:val="006E12E9"/>
    <w:pPr>
      <w:outlineLvl w:val="4"/>
    </w:pPr>
    <w:rPr>
      <w:b w:val="0"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qFormat/>
    <w:rsid w:val="006E12E9"/>
    <w:pPr>
      <w:spacing w:before="240"/>
    </w:pPr>
  </w:style>
  <w:style w:type="paragraph" w:styleId="Sluttnotetekst">
    <w:name w:val="endnote text"/>
    <w:basedOn w:val="Normal"/>
    <w:semiHidden/>
    <w:rsid w:val="006E12E9"/>
  </w:style>
  <w:style w:type="paragraph" w:styleId="Bunntekst">
    <w:name w:val="footer"/>
    <w:basedOn w:val="Normal"/>
    <w:link w:val="BunntekstTegn"/>
    <w:uiPriority w:val="99"/>
    <w:rsid w:val="006E12E9"/>
    <w:pPr>
      <w:tabs>
        <w:tab w:val="center" w:pos="4252"/>
        <w:tab w:val="right" w:pos="8504"/>
      </w:tabs>
    </w:pPr>
  </w:style>
  <w:style w:type="paragraph" w:styleId="Topptekst">
    <w:name w:val="header"/>
    <w:basedOn w:val="Normal"/>
    <w:rsid w:val="006E12E9"/>
    <w:pPr>
      <w:tabs>
        <w:tab w:val="center" w:pos="4819"/>
        <w:tab w:val="right" w:pos="9071"/>
      </w:tabs>
    </w:pPr>
  </w:style>
  <w:style w:type="paragraph" w:styleId="Vanliginnrykk">
    <w:name w:val="Normal Indent"/>
    <w:basedOn w:val="Normal"/>
    <w:rsid w:val="006E12E9"/>
    <w:pPr>
      <w:spacing w:before="240"/>
      <w:ind w:left="720"/>
    </w:pPr>
  </w:style>
  <w:style w:type="paragraph" w:customStyle="1" w:styleId="TabellOverskrift">
    <w:name w:val="TabellOverskrift"/>
    <w:basedOn w:val="Normal"/>
    <w:next w:val="Normal"/>
    <w:rsid w:val="006E12E9"/>
    <w:pPr>
      <w:keepNext/>
      <w:spacing w:before="240" w:after="120"/>
    </w:pPr>
    <w:rPr>
      <w:i/>
    </w:rPr>
  </w:style>
  <w:style w:type="paragraph" w:customStyle="1" w:styleId="Tabell">
    <w:name w:val="Tabell"/>
    <w:basedOn w:val="Brdtekst"/>
    <w:next w:val="Normal"/>
    <w:rsid w:val="006E12E9"/>
    <w:pPr>
      <w:keepNext/>
      <w:spacing w:after="120"/>
    </w:pPr>
    <w:rPr>
      <w:rFonts w:ascii="Times New Roman" w:hAnsi="Times New Roman"/>
      <w:i/>
    </w:rPr>
  </w:style>
  <w:style w:type="paragraph" w:styleId="Tittel">
    <w:name w:val="Title"/>
    <w:basedOn w:val="Brdtekst"/>
    <w:qFormat/>
    <w:rsid w:val="006E12E9"/>
    <w:pPr>
      <w:framePr w:h="1968" w:wrap="around" w:vAnchor="page" w:hAnchor="margin" w:xAlign="center" w:y="10207"/>
      <w:jc w:val="center"/>
    </w:pPr>
    <w:rPr>
      <w:b/>
      <w:caps/>
    </w:rPr>
  </w:style>
  <w:style w:type="paragraph" w:styleId="Liste">
    <w:name w:val="List"/>
    <w:basedOn w:val="Brdtekst"/>
    <w:rsid w:val="006E12E9"/>
    <w:pPr>
      <w:keepNext/>
      <w:spacing w:before="0"/>
      <w:ind w:left="714" w:hanging="357"/>
    </w:pPr>
  </w:style>
  <w:style w:type="paragraph" w:customStyle="1" w:styleId="Vedleggsliste">
    <w:name w:val="Vedleggsliste"/>
    <w:basedOn w:val="Normal"/>
    <w:next w:val="Normal"/>
    <w:rsid w:val="006E12E9"/>
    <w:pPr>
      <w:tabs>
        <w:tab w:val="left" w:pos="1134"/>
      </w:tabs>
      <w:spacing w:before="240"/>
      <w:ind w:left="1134" w:hanging="1134"/>
    </w:pPr>
  </w:style>
  <w:style w:type="character" w:styleId="Hyperkobling">
    <w:name w:val="Hyperlink"/>
    <w:basedOn w:val="Standardskriftforavsnitt"/>
    <w:rsid w:val="006E12E9"/>
    <w:rPr>
      <w:color w:val="0000FF"/>
      <w:u w:val="single"/>
    </w:rPr>
  </w:style>
  <w:style w:type="paragraph" w:customStyle="1" w:styleId="Footer1">
    <w:name w:val="Footer1"/>
    <w:basedOn w:val="Bunntekst"/>
    <w:next w:val="Bunntekst"/>
    <w:rsid w:val="006E12E9"/>
    <w:rPr>
      <w:b/>
      <w:caps/>
      <w:spacing w:val="20"/>
      <w:sz w:val="12"/>
    </w:rPr>
  </w:style>
  <w:style w:type="paragraph" w:styleId="Bildetekst">
    <w:name w:val="caption"/>
    <w:basedOn w:val="Normal"/>
    <w:next w:val="Normal"/>
    <w:qFormat/>
    <w:rsid w:val="006E12E9"/>
    <w:pPr>
      <w:spacing w:before="120" w:after="120"/>
    </w:pPr>
    <w:rPr>
      <w:b/>
    </w:rPr>
  </w:style>
  <w:style w:type="character" w:styleId="Sidetall">
    <w:name w:val="page number"/>
    <w:basedOn w:val="Standardskriftforavsnitt"/>
    <w:rsid w:val="006E12E9"/>
  </w:style>
  <w:style w:type="paragraph" w:customStyle="1" w:styleId="Avsendertekstblokk">
    <w:name w:val="Avsender_tekstblokk"/>
    <w:basedOn w:val="Normal"/>
    <w:rsid w:val="006E12E9"/>
    <w:pPr>
      <w:framePr w:w="2268" w:h="2268" w:hRule="exact" w:wrap="around" w:vAnchor="page" w:hAnchor="page" w:x="8790" w:y="1986"/>
    </w:pPr>
  </w:style>
  <w:style w:type="paragraph" w:styleId="Undertittel">
    <w:name w:val="Subtitle"/>
    <w:basedOn w:val="Normal"/>
    <w:next w:val="Normal"/>
    <w:qFormat/>
    <w:rsid w:val="006E12E9"/>
    <w:pPr>
      <w:spacing w:after="60"/>
    </w:pPr>
    <w:rPr>
      <w:b/>
      <w:noProof/>
      <w:sz w:val="24"/>
    </w:rPr>
  </w:style>
  <w:style w:type="paragraph" w:customStyle="1" w:styleId="Topptekstlinje1">
    <w:name w:val="Topptekst_linje_1"/>
    <w:rsid w:val="006E12E9"/>
    <w:pPr>
      <w:spacing w:before="120" w:after="60"/>
    </w:pPr>
    <w:rPr>
      <w:rFonts w:ascii="Arial Narrow" w:hAnsi="Arial Narrow"/>
      <w:b/>
      <w:noProof/>
      <w:sz w:val="18"/>
    </w:rPr>
  </w:style>
  <w:style w:type="paragraph" w:customStyle="1" w:styleId="Brevtittel">
    <w:name w:val="Brevtittel"/>
    <w:basedOn w:val="Undertittel"/>
    <w:rsid w:val="006E12E9"/>
    <w:pPr>
      <w:spacing w:before="360"/>
    </w:pPr>
    <w:rPr>
      <w:smallCaps/>
      <w:noProof w:val="0"/>
      <w:sz w:val="28"/>
    </w:rPr>
  </w:style>
  <w:style w:type="paragraph" w:customStyle="1" w:styleId="Topptekstlinje2">
    <w:name w:val="Topptekst_linje_2"/>
    <w:basedOn w:val="Normal"/>
    <w:rsid w:val="006E12E9"/>
    <w:rPr>
      <w:noProof/>
      <w:sz w:val="18"/>
    </w:rPr>
  </w:style>
  <w:style w:type="paragraph" w:styleId="Underskrift">
    <w:name w:val="Signature"/>
    <w:basedOn w:val="Normal"/>
    <w:rsid w:val="006E12E9"/>
    <w:pPr>
      <w:spacing w:before="480"/>
    </w:pPr>
  </w:style>
  <w:style w:type="paragraph" w:customStyle="1" w:styleId="Firma">
    <w:name w:val="Firma"/>
    <w:basedOn w:val="Bunntekst"/>
    <w:rsid w:val="006E12E9"/>
    <w:rPr>
      <w:sz w:val="12"/>
    </w:rPr>
  </w:style>
  <w:style w:type="paragraph" w:customStyle="1" w:styleId="Kule">
    <w:name w:val="Kule"/>
    <w:basedOn w:val="Brdtekst"/>
    <w:next w:val="Kule1"/>
    <w:rsid w:val="006E12E9"/>
    <w:pPr>
      <w:numPr>
        <w:numId w:val="4"/>
      </w:numPr>
    </w:pPr>
  </w:style>
  <w:style w:type="paragraph" w:customStyle="1" w:styleId="Kule1">
    <w:name w:val="Kule 1"/>
    <w:basedOn w:val="Kule"/>
    <w:rsid w:val="006E12E9"/>
    <w:pPr>
      <w:numPr>
        <w:numId w:val="5"/>
      </w:numPr>
      <w:spacing w:before="60"/>
    </w:pPr>
  </w:style>
  <w:style w:type="paragraph" w:customStyle="1" w:styleId="Nummer">
    <w:name w:val="Nummer"/>
    <w:basedOn w:val="Brdtekst"/>
    <w:next w:val="Nummer1"/>
    <w:rsid w:val="006E12E9"/>
    <w:pPr>
      <w:numPr>
        <w:numId w:val="6"/>
      </w:numPr>
    </w:pPr>
  </w:style>
  <w:style w:type="paragraph" w:customStyle="1" w:styleId="Nummer1">
    <w:name w:val="Nummer 1"/>
    <w:basedOn w:val="Nummer"/>
    <w:rsid w:val="006E12E9"/>
    <w:pPr>
      <w:numPr>
        <w:numId w:val="7"/>
      </w:numPr>
      <w:spacing w:before="60"/>
    </w:pPr>
  </w:style>
  <w:style w:type="paragraph" w:customStyle="1" w:styleId="NormalTabell">
    <w:name w:val="NormalTabell"/>
    <w:basedOn w:val="Normal"/>
    <w:rsid w:val="006E12E9"/>
    <w:pPr>
      <w:keepNext/>
      <w:spacing w:before="20" w:after="2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900B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00B5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C900B5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FD0B4D"/>
    <w:rPr>
      <w:rFonts w:ascii="Arial" w:hAnsi="Arial"/>
      <w:sz w:val="22"/>
    </w:rPr>
  </w:style>
  <w:style w:type="paragraph" w:customStyle="1" w:styleId="Refbrev">
    <w:name w:val="Ref_brev"/>
    <w:basedOn w:val="Normal"/>
    <w:qFormat/>
    <w:rsid w:val="008C2867"/>
    <w:rPr>
      <w:sz w:val="14"/>
    </w:rPr>
  </w:style>
  <w:style w:type="table" w:styleId="Tabellrutenett">
    <w:name w:val="Table Grid"/>
    <w:basedOn w:val="Vanligtabell"/>
    <w:uiPriority w:val="59"/>
    <w:rsid w:val="00F90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basedOn w:val="Standardskriftforavsnitt"/>
    <w:link w:val="Brdtekst"/>
    <w:rsid w:val="00996E3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0_Kontor\Maler\Office\Aprova_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448816E95B4BF2A303110B26F0774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8C1EAD6-03A1-422C-B4CF-841284C48FF8}"/>
      </w:docPartPr>
      <w:docPartBody>
        <w:p w:rsidR="00BF29C6" w:rsidRDefault="00BF29C6">
          <w:pPr>
            <w:pStyle w:val="84448816E95B4BF2A303110B26F0774A"/>
          </w:pPr>
          <w:r w:rsidRPr="0003113E">
            <w:rPr>
              <w:rStyle w:val="Plassholderteks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C6"/>
    <w:rsid w:val="00044331"/>
    <w:rsid w:val="000D1EA4"/>
    <w:rsid w:val="003D3A33"/>
    <w:rsid w:val="008450BC"/>
    <w:rsid w:val="009831F4"/>
    <w:rsid w:val="00AD2DEF"/>
    <w:rsid w:val="00BF29C6"/>
    <w:rsid w:val="00D174F1"/>
    <w:rsid w:val="00D9512B"/>
    <w:rsid w:val="00E14B8F"/>
    <w:rsid w:val="00E9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84448816E95B4BF2A303110B26F0774A">
    <w:name w:val="84448816E95B4BF2A303110B26F077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2016-01-15T00:00:00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Aprova_brev.dotx</Template>
  <TotalTime>375</TotalTime>
  <Pages>2</Pages>
  <Words>311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TILBUDSBREV</vt:lpstr>
      <vt:lpstr>«firma1»</vt:lpstr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creator>Kristian Johnsen</dc:creator>
  <cp:keywords/>
  <cp:lastModifiedBy>Per Espen Dahle</cp:lastModifiedBy>
  <cp:revision>29</cp:revision>
  <cp:lastPrinted>2025-02-06T12:35:00Z</cp:lastPrinted>
  <dcterms:created xsi:type="dcterms:W3CDTF">2023-12-07T17:06:00Z</dcterms:created>
  <dcterms:modified xsi:type="dcterms:W3CDTF">2026-08-07T11:51:00Z</dcterms:modified>
</cp:coreProperties>
</file>